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D62" w:rsidRPr="008E475A" w:rsidRDefault="005E5D62" w:rsidP="008E4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E475A">
        <w:rPr>
          <w:rFonts w:ascii="Times New Roman" w:hAnsi="Times New Roman"/>
          <w:sz w:val="28"/>
          <w:szCs w:val="28"/>
          <w:lang w:eastAsia="ru-RU"/>
        </w:rPr>
        <w:t>РОССИЙСКАЯ ФЕДЕРАЦИЯ</w:t>
      </w:r>
    </w:p>
    <w:p w:rsidR="005E5D62" w:rsidRPr="008E475A" w:rsidRDefault="005E5D62" w:rsidP="008E4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E475A">
        <w:rPr>
          <w:rFonts w:ascii="Times New Roman" w:hAnsi="Times New Roman"/>
          <w:sz w:val="28"/>
          <w:szCs w:val="28"/>
          <w:lang w:eastAsia="ru-RU"/>
        </w:rPr>
        <w:t>БРЯНСКАЯ ОБЛАСТЬ</w:t>
      </w:r>
    </w:p>
    <w:p w:rsidR="005E5D62" w:rsidRPr="008E475A" w:rsidRDefault="005E5D62" w:rsidP="008E4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E475A">
        <w:rPr>
          <w:rFonts w:ascii="Times New Roman" w:hAnsi="Times New Roman"/>
          <w:sz w:val="28"/>
          <w:szCs w:val="28"/>
          <w:lang w:eastAsia="ru-RU"/>
        </w:rPr>
        <w:t>НАВЛИНСКИЙ РАЙОННЫЙ СОВЕТ</w:t>
      </w:r>
    </w:p>
    <w:p w:rsidR="005E5D62" w:rsidRPr="008E475A" w:rsidRDefault="005E5D62" w:rsidP="008E4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E475A">
        <w:rPr>
          <w:rFonts w:ascii="Times New Roman" w:hAnsi="Times New Roman"/>
          <w:sz w:val="28"/>
          <w:szCs w:val="28"/>
          <w:lang w:eastAsia="ru-RU"/>
        </w:rPr>
        <w:t>НАРОДНЫХ ДЕПУТАТОВ</w:t>
      </w:r>
    </w:p>
    <w:p w:rsidR="005E5D62" w:rsidRPr="004632B2" w:rsidRDefault="005E5D62" w:rsidP="004632B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E5D62" w:rsidRPr="004632B2" w:rsidRDefault="005E5D62" w:rsidP="004632B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32B2"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5E5D62" w:rsidRPr="004632B2" w:rsidRDefault="005E5D62" w:rsidP="00463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5D62" w:rsidRPr="004632B2" w:rsidRDefault="005E5D62" w:rsidP="00463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32B2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26.08.</w:t>
      </w:r>
      <w:r w:rsidRPr="004632B2">
        <w:rPr>
          <w:rFonts w:ascii="Times New Roman" w:hAnsi="Times New Roman"/>
          <w:sz w:val="28"/>
          <w:szCs w:val="28"/>
          <w:lang w:eastAsia="ru-RU"/>
        </w:rPr>
        <w:t xml:space="preserve">2016г. № </w:t>
      </w:r>
      <w:r>
        <w:rPr>
          <w:rFonts w:ascii="Times New Roman" w:hAnsi="Times New Roman"/>
          <w:sz w:val="28"/>
          <w:szCs w:val="28"/>
          <w:lang w:eastAsia="ru-RU"/>
        </w:rPr>
        <w:t>5-218</w:t>
      </w:r>
    </w:p>
    <w:p w:rsidR="005E5D62" w:rsidRDefault="005E5D62" w:rsidP="00463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32B2">
        <w:rPr>
          <w:rFonts w:ascii="Times New Roman" w:hAnsi="Times New Roman"/>
          <w:sz w:val="28"/>
          <w:szCs w:val="28"/>
          <w:lang w:eastAsia="ru-RU"/>
        </w:rPr>
        <w:t>п. Навля</w:t>
      </w:r>
    </w:p>
    <w:p w:rsidR="005E5D62" w:rsidRPr="004632B2" w:rsidRDefault="005E5D62" w:rsidP="00463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A0"/>
      </w:tblPr>
      <w:tblGrid>
        <w:gridCol w:w="4784"/>
        <w:gridCol w:w="4785"/>
      </w:tblGrid>
      <w:tr w:rsidR="005E5D62" w:rsidRPr="00584F00" w:rsidTr="00584F00">
        <w:tc>
          <w:tcPr>
            <w:tcW w:w="4784" w:type="dxa"/>
          </w:tcPr>
          <w:p w:rsidR="005E5D62" w:rsidRPr="00584F00" w:rsidRDefault="005E5D62" w:rsidP="0058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84F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 внесении дополнений в решение</w:t>
            </w:r>
          </w:p>
          <w:p w:rsidR="005E5D62" w:rsidRPr="00584F00" w:rsidRDefault="005E5D62" w:rsidP="0058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84F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Навлинского районного Совета </w:t>
            </w:r>
          </w:p>
          <w:p w:rsidR="005E5D62" w:rsidRPr="00584F00" w:rsidRDefault="005E5D62" w:rsidP="0058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84F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народных депутатов от 10.10.2014г. </w:t>
            </w:r>
          </w:p>
          <w:p w:rsidR="005E5D62" w:rsidRPr="00584F00" w:rsidRDefault="005E5D62" w:rsidP="0058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84F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№5-31 «О создании муниципального</w:t>
            </w:r>
          </w:p>
          <w:p w:rsidR="005E5D62" w:rsidRPr="00584F00" w:rsidRDefault="005E5D62" w:rsidP="0058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4F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дорожного фонда Навлинского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84F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района»</w:t>
            </w:r>
          </w:p>
        </w:tc>
        <w:tc>
          <w:tcPr>
            <w:tcW w:w="4785" w:type="dxa"/>
          </w:tcPr>
          <w:p w:rsidR="005E5D62" w:rsidRPr="00584F00" w:rsidRDefault="005E5D62" w:rsidP="00584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E5D62" w:rsidRPr="004632B2" w:rsidRDefault="005E5D62" w:rsidP="004632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E5D62" w:rsidRPr="004632B2" w:rsidRDefault="005E5D62" w:rsidP="00463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32B2">
        <w:rPr>
          <w:rFonts w:ascii="Times New Roman" w:hAnsi="Times New Roman"/>
          <w:sz w:val="28"/>
          <w:szCs w:val="28"/>
          <w:lang w:eastAsia="ru-RU"/>
        </w:rPr>
        <w:t xml:space="preserve">        В соответствии со статьей 179.4 Бюджетного кодекса Российской Федерации, Федеральным законом от </w:t>
      </w:r>
      <w:r>
        <w:rPr>
          <w:rFonts w:ascii="Times New Roman" w:hAnsi="Times New Roman"/>
          <w:sz w:val="28"/>
          <w:szCs w:val="28"/>
          <w:lang w:eastAsia="ru-RU"/>
        </w:rPr>
        <w:t>06.10.</w:t>
      </w:r>
      <w:r w:rsidRPr="004632B2">
        <w:rPr>
          <w:rFonts w:ascii="Times New Roman" w:hAnsi="Times New Roman"/>
          <w:sz w:val="28"/>
          <w:szCs w:val="28"/>
          <w:lang w:eastAsia="ru-RU"/>
        </w:rPr>
        <w:t>200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632B2">
        <w:rPr>
          <w:rFonts w:ascii="Times New Roman" w:hAnsi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hAnsi="Times New Roman"/>
          <w:sz w:val="28"/>
          <w:szCs w:val="28"/>
          <w:lang w:eastAsia="ru-RU"/>
        </w:rPr>
        <w:t>131</w:t>
      </w:r>
      <w:r w:rsidRPr="004632B2">
        <w:rPr>
          <w:rFonts w:ascii="Times New Roman" w:hAnsi="Times New Roman"/>
          <w:sz w:val="28"/>
          <w:szCs w:val="28"/>
          <w:lang w:eastAsia="ru-RU"/>
        </w:rPr>
        <w:t>-ФЗ «</w:t>
      </w:r>
      <w:r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Федерации»</w:t>
      </w:r>
      <w:r w:rsidRPr="004632B2">
        <w:rPr>
          <w:rFonts w:ascii="Times New Roman" w:hAnsi="Times New Roman"/>
          <w:sz w:val="28"/>
          <w:szCs w:val="28"/>
          <w:lang w:eastAsia="ru-RU"/>
        </w:rPr>
        <w:t>, Навлинский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районный</w:t>
      </w:r>
      <w:r w:rsidRPr="004632B2">
        <w:rPr>
          <w:rFonts w:ascii="Times New Roman" w:hAnsi="Times New Roman"/>
          <w:sz w:val="28"/>
          <w:szCs w:val="28"/>
          <w:lang w:eastAsia="ru-RU"/>
        </w:rPr>
        <w:t xml:space="preserve"> Совет народных депутатов </w:t>
      </w:r>
    </w:p>
    <w:p w:rsidR="005E5D62" w:rsidRPr="004632B2" w:rsidRDefault="005E5D62" w:rsidP="004632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5D62" w:rsidRPr="004632B2" w:rsidRDefault="005E5D62" w:rsidP="004632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32B2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5E5D62" w:rsidRPr="004632B2" w:rsidRDefault="005E5D62" w:rsidP="004632B2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632B2">
        <w:rPr>
          <w:rFonts w:ascii="Times New Roman" w:hAnsi="Times New Roman"/>
          <w:sz w:val="28"/>
          <w:szCs w:val="28"/>
          <w:lang w:eastAsia="ru-RU"/>
        </w:rPr>
        <w:t xml:space="preserve">1. В 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>Порядок формирования и использования бюджетных ассигнований муниципального дорожного фонда Навлинск</w:t>
      </w:r>
      <w:r>
        <w:rPr>
          <w:rFonts w:ascii="Times New Roman" w:hAnsi="Times New Roman"/>
          <w:bCs/>
          <w:sz w:val="28"/>
          <w:szCs w:val="28"/>
          <w:lang w:eastAsia="ru-RU"/>
        </w:rPr>
        <w:t>ий район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 xml:space="preserve">, утвержденный решением Навлинского </w:t>
      </w:r>
      <w:r>
        <w:rPr>
          <w:rFonts w:ascii="Times New Roman" w:hAnsi="Times New Roman"/>
          <w:bCs/>
          <w:sz w:val="28"/>
          <w:szCs w:val="28"/>
          <w:lang w:eastAsia="ru-RU"/>
        </w:rPr>
        <w:t>районного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 xml:space="preserve"> Совета народных депутатов от 1</w:t>
      </w:r>
      <w:r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>.10.201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bCs/>
          <w:sz w:val="28"/>
          <w:szCs w:val="28"/>
          <w:lang w:eastAsia="ru-RU"/>
        </w:rPr>
        <w:t>5-31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 xml:space="preserve"> «О создании муниципального дорожного фонда Навлинско</w:t>
      </w:r>
      <w:r>
        <w:rPr>
          <w:rFonts w:ascii="Times New Roman" w:hAnsi="Times New Roman"/>
          <w:bCs/>
          <w:sz w:val="28"/>
          <w:szCs w:val="28"/>
          <w:lang w:eastAsia="ru-RU"/>
        </w:rPr>
        <w:t>горайона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 xml:space="preserve"> внести следующие </w:t>
      </w:r>
      <w:r>
        <w:rPr>
          <w:rFonts w:ascii="Times New Roman" w:hAnsi="Times New Roman"/>
          <w:sz w:val="28"/>
          <w:szCs w:val="28"/>
          <w:lang w:eastAsia="ru-RU"/>
        </w:rPr>
        <w:t>дополнения</w:t>
      </w:r>
      <w:r w:rsidRPr="004632B2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5E5D62" w:rsidRPr="00434CCE" w:rsidRDefault="005E5D62" w:rsidP="0098623C">
      <w:pPr>
        <w:pStyle w:val="ConsPlusNormal"/>
        <w:ind w:firstLine="540"/>
        <w:jc w:val="both"/>
        <w:rPr>
          <w:bCs/>
          <w:lang w:eastAsia="ru-RU"/>
        </w:rPr>
      </w:pPr>
      <w:r w:rsidRPr="00434CCE">
        <w:rPr>
          <w:bCs/>
          <w:lang w:eastAsia="ru-RU"/>
        </w:rPr>
        <w:t>пункт</w:t>
      </w:r>
      <w:r>
        <w:rPr>
          <w:bCs/>
          <w:lang w:eastAsia="ru-RU"/>
        </w:rPr>
        <w:t>3дополнить текстом следующего содержания</w:t>
      </w:r>
      <w:r w:rsidRPr="00434CCE">
        <w:rPr>
          <w:bCs/>
          <w:lang w:eastAsia="ru-RU"/>
        </w:rPr>
        <w:t>:</w:t>
      </w:r>
    </w:p>
    <w:p w:rsidR="005E5D62" w:rsidRPr="00037E0B" w:rsidRDefault="005E5D62" w:rsidP="00434C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34CCE">
        <w:rPr>
          <w:bCs/>
          <w:lang w:eastAsia="ru-RU"/>
        </w:rPr>
        <w:t xml:space="preserve"> «</w:t>
      </w:r>
      <w:r w:rsidRPr="00037E0B">
        <w:rPr>
          <w:rFonts w:ascii="Times New Roman" w:hAnsi="Times New Roman"/>
          <w:sz w:val="28"/>
          <w:szCs w:val="28"/>
        </w:rPr>
        <w:t>Объем бюджетных ассигнований дорожного фонда</w:t>
      </w:r>
      <w:r w:rsidRPr="00434CCE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муниципального </w:t>
      </w:r>
      <w:r w:rsidRPr="001D6ACF">
        <w:rPr>
          <w:rFonts w:ascii="Times New Roman" w:hAnsi="Times New Roman"/>
          <w:bCs/>
          <w:sz w:val="28"/>
          <w:szCs w:val="28"/>
          <w:lang w:eastAsia="ru-RU"/>
        </w:rPr>
        <w:t>образования «Навлинскийрайон»:</w:t>
      </w:r>
    </w:p>
    <w:p w:rsidR="005E5D62" w:rsidRPr="00037E0B" w:rsidRDefault="005E5D62" w:rsidP="00434C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37E0B">
        <w:rPr>
          <w:rFonts w:ascii="Times New Roman" w:hAnsi="Times New Roman"/>
          <w:sz w:val="28"/>
          <w:szCs w:val="28"/>
        </w:rPr>
        <w:t xml:space="preserve">подлежит увеличению в текущем финансовом году и (или) очередном финансовом году на положительную разницу между фактически поступившим и прогнозировавшимся объемом доходов бюджета </w:t>
      </w:r>
      <w:r w:rsidRPr="00434CCE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муниципального </w:t>
      </w:r>
      <w:r w:rsidRPr="001D6ACF">
        <w:rPr>
          <w:rFonts w:ascii="Times New Roman" w:hAnsi="Times New Roman"/>
          <w:bCs/>
          <w:sz w:val="28"/>
          <w:szCs w:val="28"/>
          <w:lang w:eastAsia="ru-RU"/>
        </w:rPr>
        <w:t>образования «Навлинский район»</w:t>
      </w:r>
      <w:r w:rsidRPr="00037E0B">
        <w:rPr>
          <w:rFonts w:ascii="Times New Roman" w:hAnsi="Times New Roman"/>
          <w:sz w:val="28"/>
          <w:szCs w:val="28"/>
        </w:rPr>
        <w:t>, учитываемых при формировании дорожного фонда</w:t>
      </w:r>
      <w:r>
        <w:rPr>
          <w:rFonts w:ascii="Times New Roman" w:hAnsi="Times New Roman"/>
          <w:sz w:val="28"/>
          <w:szCs w:val="28"/>
        </w:rPr>
        <w:t>Навлинского района</w:t>
      </w:r>
      <w:r w:rsidRPr="00037E0B">
        <w:rPr>
          <w:rFonts w:ascii="Times New Roman" w:hAnsi="Times New Roman"/>
          <w:sz w:val="28"/>
          <w:szCs w:val="28"/>
        </w:rPr>
        <w:t>;</w:t>
      </w:r>
    </w:p>
    <w:p w:rsidR="005E5D62" w:rsidRDefault="005E5D62" w:rsidP="00434C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37E0B">
        <w:rPr>
          <w:rFonts w:ascii="Times New Roman" w:hAnsi="Times New Roman"/>
          <w:sz w:val="28"/>
          <w:szCs w:val="28"/>
        </w:rPr>
        <w:t xml:space="preserve">может быть уменьшен в текущем финансовом году и (или) очередном финансовом году на отрицательную разницу между фактически поступившим и прогнозировавшимся объемом доходов бюджета </w:t>
      </w:r>
      <w:r w:rsidRPr="008D5DD8">
        <w:rPr>
          <w:rFonts w:ascii="Times New Roman" w:hAnsi="Times New Roman"/>
          <w:sz w:val="28"/>
          <w:szCs w:val="28"/>
        </w:rPr>
        <w:t>муниципального образования «Навлинский район»</w:t>
      </w:r>
      <w:r w:rsidRPr="00037E0B">
        <w:rPr>
          <w:rFonts w:ascii="Times New Roman" w:hAnsi="Times New Roman"/>
          <w:sz w:val="28"/>
          <w:szCs w:val="28"/>
        </w:rPr>
        <w:t xml:space="preserve">, учитываемых при формировании дорожного фонда </w:t>
      </w:r>
      <w:r>
        <w:rPr>
          <w:rFonts w:ascii="Times New Roman" w:hAnsi="Times New Roman"/>
          <w:sz w:val="28"/>
          <w:szCs w:val="28"/>
        </w:rPr>
        <w:t>Навлинского района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  <w:r w:rsidRPr="00037E0B">
        <w:rPr>
          <w:rFonts w:ascii="Times New Roman" w:hAnsi="Times New Roman"/>
          <w:sz w:val="28"/>
          <w:szCs w:val="28"/>
        </w:rPr>
        <w:t>.</w:t>
      </w:r>
    </w:p>
    <w:p w:rsidR="005E5D62" w:rsidRPr="004632B2" w:rsidRDefault="005E5D62" w:rsidP="004632B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632B2">
        <w:rPr>
          <w:rFonts w:ascii="Times New Roman" w:hAnsi="Times New Roman"/>
          <w:sz w:val="28"/>
          <w:szCs w:val="28"/>
          <w:lang w:eastAsia="ru-RU"/>
        </w:rPr>
        <w:t>2. Данное решение опубликовать (обнародовать) в установленном порядке.</w:t>
      </w:r>
    </w:p>
    <w:p w:rsidR="005E5D62" w:rsidRPr="004632B2" w:rsidRDefault="005E5D62" w:rsidP="0046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E5D62" w:rsidRPr="004632B2" w:rsidRDefault="005E5D62" w:rsidP="00463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E5D62" w:rsidRDefault="005E5D62" w:rsidP="009C636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4632B2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/>
          <w:sz w:val="28"/>
          <w:szCs w:val="28"/>
          <w:lang w:eastAsia="ru-RU"/>
        </w:rPr>
        <w:t>Навлинского района                                                                                С.И.Мосин</w:t>
      </w:r>
      <w:bookmarkStart w:id="1" w:name="Par25"/>
      <w:bookmarkEnd w:id="1"/>
    </w:p>
    <w:sectPr w:rsidR="005E5D62" w:rsidSect="00434CCE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939"/>
    <w:rsid w:val="00000598"/>
    <w:rsid w:val="00012D21"/>
    <w:rsid w:val="00022BA2"/>
    <w:rsid w:val="00037E0B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21368"/>
    <w:rsid w:val="001342FB"/>
    <w:rsid w:val="0013556D"/>
    <w:rsid w:val="00136B64"/>
    <w:rsid w:val="0013712A"/>
    <w:rsid w:val="00141393"/>
    <w:rsid w:val="0014639D"/>
    <w:rsid w:val="00160BEB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D3D78"/>
    <w:rsid w:val="001D6ACF"/>
    <w:rsid w:val="001E0448"/>
    <w:rsid w:val="001E0CEE"/>
    <w:rsid w:val="001E14AF"/>
    <w:rsid w:val="001E5DC9"/>
    <w:rsid w:val="001E7F62"/>
    <w:rsid w:val="00202961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34D3"/>
    <w:rsid w:val="002D01C2"/>
    <w:rsid w:val="002E012F"/>
    <w:rsid w:val="002F4908"/>
    <w:rsid w:val="002F7E19"/>
    <w:rsid w:val="003042EA"/>
    <w:rsid w:val="003079ED"/>
    <w:rsid w:val="00313FA8"/>
    <w:rsid w:val="003209B7"/>
    <w:rsid w:val="003368B0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34CCE"/>
    <w:rsid w:val="00453F4E"/>
    <w:rsid w:val="00456A29"/>
    <w:rsid w:val="0046176E"/>
    <w:rsid w:val="004632B2"/>
    <w:rsid w:val="00465764"/>
    <w:rsid w:val="00466903"/>
    <w:rsid w:val="00491F5D"/>
    <w:rsid w:val="0049238B"/>
    <w:rsid w:val="004A2D09"/>
    <w:rsid w:val="004A328B"/>
    <w:rsid w:val="004B54CC"/>
    <w:rsid w:val="004D7B90"/>
    <w:rsid w:val="004F7FC9"/>
    <w:rsid w:val="00520FD2"/>
    <w:rsid w:val="005407FB"/>
    <w:rsid w:val="00544129"/>
    <w:rsid w:val="00550B25"/>
    <w:rsid w:val="005532D6"/>
    <w:rsid w:val="00554D13"/>
    <w:rsid w:val="0056456F"/>
    <w:rsid w:val="0057210D"/>
    <w:rsid w:val="00572C3B"/>
    <w:rsid w:val="00573127"/>
    <w:rsid w:val="00576106"/>
    <w:rsid w:val="00580C8A"/>
    <w:rsid w:val="00582821"/>
    <w:rsid w:val="00583B7D"/>
    <w:rsid w:val="00584C71"/>
    <w:rsid w:val="00584F00"/>
    <w:rsid w:val="005851C0"/>
    <w:rsid w:val="00586939"/>
    <w:rsid w:val="00587173"/>
    <w:rsid w:val="0059011F"/>
    <w:rsid w:val="005A5B69"/>
    <w:rsid w:val="005B0C06"/>
    <w:rsid w:val="005B3AF2"/>
    <w:rsid w:val="005E5D62"/>
    <w:rsid w:val="005E738B"/>
    <w:rsid w:val="005F33DE"/>
    <w:rsid w:val="005F3405"/>
    <w:rsid w:val="0061052B"/>
    <w:rsid w:val="006112F1"/>
    <w:rsid w:val="00623B38"/>
    <w:rsid w:val="006260E2"/>
    <w:rsid w:val="00636B9C"/>
    <w:rsid w:val="006450E9"/>
    <w:rsid w:val="0065316C"/>
    <w:rsid w:val="00660272"/>
    <w:rsid w:val="00666086"/>
    <w:rsid w:val="00670E27"/>
    <w:rsid w:val="00681400"/>
    <w:rsid w:val="00683909"/>
    <w:rsid w:val="00684B85"/>
    <w:rsid w:val="006B20D9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4F15"/>
    <w:rsid w:val="007068F7"/>
    <w:rsid w:val="0071338D"/>
    <w:rsid w:val="00715218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E6A61"/>
    <w:rsid w:val="007F228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5055"/>
    <w:rsid w:val="008D5BE0"/>
    <w:rsid w:val="008D5DD8"/>
    <w:rsid w:val="008E475A"/>
    <w:rsid w:val="008F0D67"/>
    <w:rsid w:val="009019C5"/>
    <w:rsid w:val="00903164"/>
    <w:rsid w:val="009038F7"/>
    <w:rsid w:val="009043F7"/>
    <w:rsid w:val="00907CC2"/>
    <w:rsid w:val="009164BA"/>
    <w:rsid w:val="009170E7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623C"/>
    <w:rsid w:val="0098724D"/>
    <w:rsid w:val="00987335"/>
    <w:rsid w:val="00993B55"/>
    <w:rsid w:val="009A293A"/>
    <w:rsid w:val="009B3AF0"/>
    <w:rsid w:val="009C2458"/>
    <w:rsid w:val="009C636E"/>
    <w:rsid w:val="009C71EB"/>
    <w:rsid w:val="009D4D05"/>
    <w:rsid w:val="009D6790"/>
    <w:rsid w:val="009D79CD"/>
    <w:rsid w:val="009F7EF6"/>
    <w:rsid w:val="00A138E1"/>
    <w:rsid w:val="00A5286F"/>
    <w:rsid w:val="00A5629C"/>
    <w:rsid w:val="00A56444"/>
    <w:rsid w:val="00A62CB3"/>
    <w:rsid w:val="00A63570"/>
    <w:rsid w:val="00A70128"/>
    <w:rsid w:val="00A81C45"/>
    <w:rsid w:val="00A85A36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440B"/>
    <w:rsid w:val="00B45BC4"/>
    <w:rsid w:val="00B551CB"/>
    <w:rsid w:val="00B57417"/>
    <w:rsid w:val="00B614AB"/>
    <w:rsid w:val="00B806BF"/>
    <w:rsid w:val="00B80ED2"/>
    <w:rsid w:val="00B839CF"/>
    <w:rsid w:val="00B85148"/>
    <w:rsid w:val="00B8699D"/>
    <w:rsid w:val="00B92CA5"/>
    <w:rsid w:val="00BB0316"/>
    <w:rsid w:val="00BB65E3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4F61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66E45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6EAA"/>
    <w:rsid w:val="00E100FC"/>
    <w:rsid w:val="00E141EF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28A"/>
    <w:rsid w:val="00E77548"/>
    <w:rsid w:val="00E84698"/>
    <w:rsid w:val="00E95876"/>
    <w:rsid w:val="00E95E6F"/>
    <w:rsid w:val="00E970C6"/>
    <w:rsid w:val="00EA2F97"/>
    <w:rsid w:val="00EB4E32"/>
    <w:rsid w:val="00EB795A"/>
    <w:rsid w:val="00EC2163"/>
    <w:rsid w:val="00ED3626"/>
    <w:rsid w:val="00ED5EA3"/>
    <w:rsid w:val="00ED7158"/>
    <w:rsid w:val="00EF0597"/>
    <w:rsid w:val="00F00759"/>
    <w:rsid w:val="00F03E54"/>
    <w:rsid w:val="00F10B32"/>
    <w:rsid w:val="00F120A5"/>
    <w:rsid w:val="00F34C71"/>
    <w:rsid w:val="00F4032D"/>
    <w:rsid w:val="00F53A97"/>
    <w:rsid w:val="00F547A5"/>
    <w:rsid w:val="00F6188D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693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434C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1</Pages>
  <Words>263</Words>
  <Characters>1502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2016-08-26T11:09:00Z</cp:lastPrinted>
  <dcterms:created xsi:type="dcterms:W3CDTF">2016-08-08T12:12:00Z</dcterms:created>
  <dcterms:modified xsi:type="dcterms:W3CDTF">2016-08-29T06:52:00Z</dcterms:modified>
</cp:coreProperties>
</file>